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DBD3C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ROGIER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5D18DE6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33D8800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971A81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08AAC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Nov.1440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 and chattels to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Pynchebek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upholdester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</w:t>
      </w:r>
    </w:p>
    <w:p w14:paraId="2E34D116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Henry Sampson, </w:t>
      </w:r>
      <w:proofErr w:type="spellStart"/>
      <w:r>
        <w:rPr>
          <w:rFonts w:ascii="Times New Roman" w:hAnsi="Times New Roman" w:cs="Times New Roman"/>
          <w:sz w:val="24"/>
          <w:szCs w:val="24"/>
        </w:rPr>
        <w:t>hostiller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B460259" w14:textId="77777777" w:rsidR="00387F21" w:rsidRDefault="00387F21" w:rsidP="00387F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02259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 of the City of London at the Guildhall A.D. 1437-1457”, edited by Philip E. Jones, pub. Cambridge University Press 1954 p.1</w:t>
      </w:r>
      <w:r>
        <w:rPr>
          <w:rFonts w:ascii="Times New Roman" w:hAnsi="Times New Roman" w:cs="Times New Roman"/>
          <w:sz w:val="24"/>
          <w:szCs w:val="24"/>
        </w:rPr>
        <w:t>64)</w:t>
      </w:r>
    </w:p>
    <w:p w14:paraId="07D4E382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8972B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C1526" w14:textId="77777777" w:rsidR="00387F21" w:rsidRDefault="00387F21" w:rsidP="0038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18345E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D9109" w14:textId="77777777" w:rsidR="00387F21" w:rsidRDefault="00387F21" w:rsidP="009139A6">
      <w:r>
        <w:separator/>
      </w:r>
    </w:p>
  </w:endnote>
  <w:endnote w:type="continuationSeparator" w:id="0">
    <w:p w14:paraId="7E329494" w14:textId="77777777" w:rsidR="00387F21" w:rsidRDefault="00387F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10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A5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AC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4416" w14:textId="77777777" w:rsidR="00387F21" w:rsidRDefault="00387F21" w:rsidP="009139A6">
      <w:r>
        <w:separator/>
      </w:r>
    </w:p>
  </w:footnote>
  <w:footnote w:type="continuationSeparator" w:id="0">
    <w:p w14:paraId="387C9E78" w14:textId="77777777" w:rsidR="00387F21" w:rsidRDefault="00387F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74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11F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19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21"/>
    <w:rsid w:val="000666E0"/>
    <w:rsid w:val="002510B7"/>
    <w:rsid w:val="00387F2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B987"/>
  <w15:chartTrackingRefBased/>
  <w15:docId w15:val="{B862AD78-6334-453C-93DE-86EB46E8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2022-04-19T08:22:00Z</dcterms:created>
  <dcterms:modified xsi:type="dcterms:W3CDTF">2022-04-19T08:22:00Z</dcterms:modified>
</cp:coreProperties>
</file>